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35" w:type="dxa"/>
        <w:tblCellMar>
          <w:top w:w="28" w:type="dxa"/>
          <w:left w:w="57" w:type="dxa"/>
          <w:right w:w="57" w:type="dxa"/>
        </w:tblCellMar>
        <w:tblLook w:val="04A0"/>
      </w:tblPr>
      <w:tblGrid>
        <w:gridCol w:w="3885"/>
        <w:gridCol w:w="1618"/>
        <w:gridCol w:w="704"/>
        <w:gridCol w:w="556"/>
        <w:gridCol w:w="1091"/>
        <w:gridCol w:w="992"/>
        <w:gridCol w:w="646"/>
        <w:gridCol w:w="630"/>
        <w:gridCol w:w="13"/>
      </w:tblGrid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676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Job Number:</w:t>
            </w:r>
          </w:p>
        </w:tc>
        <w:tc>
          <w:tcPr>
            <w:tcW w:w="335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Date:</w:t>
            </w:r>
          </w:p>
        </w:tc>
      </w:tr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Location:</w:t>
            </w:r>
          </w:p>
        </w:tc>
      </w:tr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Permit completed by:</w:t>
            </w:r>
          </w:p>
        </w:tc>
      </w:tr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6763" w:type="dxa"/>
            <w:gridSpan w:val="4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Signature:</w:t>
            </w:r>
          </w:p>
        </w:tc>
        <w:tc>
          <w:tcPr>
            <w:tcW w:w="3359" w:type="dxa"/>
            <w:gridSpan w:val="4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Date:</w:t>
            </w:r>
          </w:p>
        </w:tc>
      </w:tr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Permit accepted by (Defence site only):</w:t>
            </w:r>
          </w:p>
        </w:tc>
      </w:tr>
      <w:tr w:rsidR="000E6E76" w:rsidRPr="000E6E76" w:rsidTr="00B84B07">
        <w:trPr>
          <w:gridAfter w:val="1"/>
          <w:wAfter w:w="13" w:type="dxa"/>
          <w:trHeight w:val="312"/>
        </w:trPr>
        <w:tc>
          <w:tcPr>
            <w:tcW w:w="6763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Signature:</w:t>
            </w:r>
          </w:p>
        </w:tc>
        <w:tc>
          <w:tcPr>
            <w:tcW w:w="3359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0E6E76">
            <w:pPr>
              <w:spacing w:line="276" w:lineRule="auto"/>
              <w:rPr>
                <w:b/>
                <w:sz w:val="16"/>
                <w:szCs w:val="16"/>
              </w:rPr>
            </w:pPr>
            <w:r w:rsidRPr="000E6E76">
              <w:rPr>
                <w:b/>
                <w:sz w:val="16"/>
                <w:szCs w:val="16"/>
              </w:rPr>
              <w:t>Date:</w:t>
            </w: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10135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Description of work to be performed:</w:t>
            </w: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1013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1013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550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Date work to commence:</w:t>
            </w:r>
          </w:p>
        </w:tc>
        <w:tc>
          <w:tcPr>
            <w:tcW w:w="463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Time:</w:t>
            </w: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550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Date work to be completed:</w:t>
            </w:r>
          </w:p>
        </w:tc>
        <w:tc>
          <w:tcPr>
            <w:tcW w:w="463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Time:</w:t>
            </w:r>
          </w:p>
        </w:tc>
      </w:tr>
      <w:tr w:rsidR="000E6E76" w:rsidRPr="000E6E76" w:rsidTr="00B84B07">
        <w:tblPrEx>
          <w:tblCellMar>
            <w:top w:w="0" w:type="dxa"/>
          </w:tblCellMar>
        </w:tblPrEx>
        <w:trPr>
          <w:trHeight w:val="312"/>
        </w:trPr>
        <w:tc>
          <w:tcPr>
            <w:tcW w:w="620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Person in direct control of task:</w:t>
            </w:r>
          </w:p>
        </w:tc>
        <w:tc>
          <w:tcPr>
            <w:tcW w:w="39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P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0E6E76">
              <w:rPr>
                <w:rFonts w:cs="Arial"/>
                <w:b/>
                <w:sz w:val="16"/>
                <w:szCs w:val="16"/>
              </w:rPr>
              <w:t>Signature:</w:t>
            </w: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D73D11">
              <w:rPr>
                <w:rFonts w:cs="Arial"/>
                <w:b/>
                <w:sz w:val="16"/>
                <w:szCs w:val="16"/>
              </w:rPr>
              <w:t xml:space="preserve">Details of </w:t>
            </w:r>
            <w:r>
              <w:rPr>
                <w:rFonts w:cs="Arial"/>
                <w:b/>
                <w:sz w:val="16"/>
                <w:szCs w:val="16"/>
              </w:rPr>
              <w:t xml:space="preserve">workers </w:t>
            </w: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3885" w:type="dxa"/>
            <w:tcBorders>
              <w:lef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D73D11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3969" w:type="dxa"/>
            <w:gridSpan w:val="4"/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D73D11">
              <w:rPr>
                <w:rFonts w:cs="Arial"/>
                <w:b/>
                <w:sz w:val="16"/>
                <w:szCs w:val="16"/>
              </w:rPr>
              <w:t>Signature</w:t>
            </w: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D73D11">
              <w:rPr>
                <w:rFonts w:cs="Arial"/>
                <w:b/>
                <w:sz w:val="16"/>
                <w:szCs w:val="16"/>
              </w:rPr>
              <w:t>Date</w:t>
            </w: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3885" w:type="dxa"/>
            <w:tcBorders>
              <w:lef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3885" w:type="dxa"/>
            <w:tcBorders>
              <w:lef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3885" w:type="dxa"/>
            <w:tcBorders>
              <w:lef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D73D11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38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bottom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Pr="00D73D11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4567C6">
              <w:rPr>
                <w:rFonts w:cs="Arial"/>
                <w:b/>
                <w:sz w:val="16"/>
                <w:szCs w:val="16"/>
              </w:rPr>
              <w:t>Services to be isolated:</w:t>
            </w: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8846" w:type="dxa"/>
            <w:gridSpan w:val="6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Have drawings / plans been obtained and attached?</w:t>
            </w:r>
          </w:p>
        </w:tc>
        <w:tc>
          <w:tcPr>
            <w:tcW w:w="646" w:type="dxa"/>
            <w:tcBorders>
              <w:top w:val="single" w:sz="12" w:space="0" w:color="auto"/>
            </w:tcBorders>
            <w:vAlign w:val="center"/>
          </w:tcPr>
          <w:p w:rsidR="000E6E76" w:rsidRPr="004567C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567C6">
              <w:rPr>
                <w:rFonts w:cs="Arial"/>
                <w:b/>
                <w:sz w:val="16"/>
                <w:szCs w:val="16"/>
              </w:rPr>
              <w:t>Yes</w:t>
            </w: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E6E76" w:rsidRPr="004567C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567C6">
              <w:rPr>
                <w:rFonts w:cs="Arial"/>
                <w:b/>
                <w:sz w:val="16"/>
                <w:szCs w:val="16"/>
              </w:rPr>
              <w:t>No</w:t>
            </w: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8846" w:type="dxa"/>
            <w:gridSpan w:val="6"/>
            <w:tcBorders>
              <w:left w:val="single" w:sz="12" w:space="0" w:color="auto"/>
            </w:tcBorders>
            <w:vAlign w:val="center"/>
          </w:tcPr>
          <w:p w:rsid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Has Dig Procedure been signed off on? (at induction)</w:t>
            </w:r>
          </w:p>
        </w:tc>
        <w:tc>
          <w:tcPr>
            <w:tcW w:w="646" w:type="dxa"/>
            <w:vAlign w:val="center"/>
          </w:tcPr>
          <w:p w:rsidR="000E6E76" w:rsidRPr="004567C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Yes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:rsidR="000E6E76" w:rsidRPr="004567C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</w:t>
            </w: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8846" w:type="dxa"/>
            <w:gridSpan w:val="6"/>
            <w:tcBorders>
              <w:left w:val="single" w:sz="12" w:space="0" w:color="auto"/>
            </w:tcBorders>
            <w:vAlign w:val="center"/>
          </w:tcPr>
          <w:p w:rsid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Has a Risk assessment been completed and attached?</w:t>
            </w:r>
          </w:p>
        </w:tc>
        <w:tc>
          <w:tcPr>
            <w:tcW w:w="646" w:type="dxa"/>
            <w:vAlign w:val="center"/>
          </w:tcPr>
          <w:p w:rsidR="000E6E7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Yes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:rsidR="000E6E7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</w:t>
            </w: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8846" w:type="dxa"/>
            <w:gridSpan w:val="6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E6E7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Has the safe work method statement been observed / amended if necessary and attached?</w:t>
            </w:r>
          </w:p>
        </w:tc>
        <w:tc>
          <w:tcPr>
            <w:tcW w:w="646" w:type="dxa"/>
            <w:tcBorders>
              <w:bottom w:val="single" w:sz="12" w:space="0" w:color="auto"/>
            </w:tcBorders>
            <w:vAlign w:val="center"/>
          </w:tcPr>
          <w:p w:rsidR="000E6E7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6E76" w:rsidRDefault="000E6E76" w:rsidP="002C10B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  <w:r w:rsidRPr="004567C6">
              <w:rPr>
                <w:rFonts w:cs="Arial"/>
                <w:b/>
                <w:sz w:val="16"/>
                <w:szCs w:val="16"/>
              </w:rPr>
              <w:t>Special instructions:</w:t>
            </w: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0E6E76" w:rsidRPr="004567C6" w:rsidTr="00B84B07">
        <w:tblPrEx>
          <w:tblCellMar>
            <w:top w:w="0" w:type="dxa"/>
          </w:tblCellMar>
        </w:tblPrEx>
        <w:trPr>
          <w:gridAfter w:val="1"/>
          <w:wAfter w:w="13" w:type="dxa"/>
          <w:trHeight w:val="312"/>
        </w:trPr>
        <w:tc>
          <w:tcPr>
            <w:tcW w:w="10122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E76" w:rsidRPr="004567C6" w:rsidRDefault="000E6E76" w:rsidP="002C10B6">
            <w:pPr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0E6E76" w:rsidRDefault="000E6E76" w:rsidP="000E6E76">
      <w:pPr>
        <w:rPr>
          <w:sz w:val="8"/>
          <w:szCs w:val="8"/>
        </w:rPr>
      </w:pPr>
    </w:p>
    <w:p w:rsidR="000E6E76" w:rsidRPr="003D5C92" w:rsidRDefault="000E6E76" w:rsidP="000E6E76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3D5C92">
        <w:rPr>
          <w:rFonts w:cs="Arial"/>
          <w:b/>
          <w:sz w:val="24"/>
          <w:szCs w:val="24"/>
        </w:rPr>
        <w:t xml:space="preserve">SAFETY PRECAUTIONS </w:t>
      </w:r>
    </w:p>
    <w:p w:rsidR="000E6E76" w:rsidRPr="00B84B07" w:rsidRDefault="000E6E76" w:rsidP="00B84B07">
      <w:pPr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This permit authorises Pattemore Constructions Pty Ltd. and its sub-contractors to excavate in areas as advised providing the following requirements are met:</w:t>
      </w:r>
    </w:p>
    <w:p w:rsidR="000E6E76" w:rsidRPr="00B84B07" w:rsidRDefault="000E6E76" w:rsidP="00B84B07">
      <w:pPr>
        <w:pStyle w:val="ListParagraph"/>
        <w:numPr>
          <w:ilvl w:val="0"/>
          <w:numId w:val="19"/>
        </w:numPr>
        <w:spacing w:after="0" w:line="276" w:lineRule="auto"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Where required, drawings have been provided to Pattemore Constructions Pty. Ltd. and/or their sub-contractors.</w:t>
      </w:r>
    </w:p>
    <w:p w:rsidR="000E6E76" w:rsidRPr="00B84B07" w:rsidRDefault="000E6E76" w:rsidP="00B84B07">
      <w:pPr>
        <w:pStyle w:val="ListParagraph"/>
        <w:numPr>
          <w:ilvl w:val="0"/>
          <w:numId w:val="19"/>
        </w:numPr>
        <w:spacing w:line="276" w:lineRule="auto"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Consultation with those who Pattemore Constructions Pty. Ltd. and/or their sub-contractors are conducting work for.</w:t>
      </w:r>
    </w:p>
    <w:p w:rsidR="000E6E76" w:rsidRPr="00B84B07" w:rsidRDefault="000E6E76" w:rsidP="00B84B07">
      <w:pPr>
        <w:spacing w:after="120"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Drawings and/or maps that are supplied to Pattemore Constructions Pty. Ltd. and/or their sub-contractors are to be used as a guide only. If there is any doubt regarding the drawings and/or maps, a services locating company may be utilised by Pattemore Constructions Pty. Ltd. and/or their sub-contractors for clarification.</w:t>
      </w:r>
    </w:p>
    <w:p w:rsidR="000E6E76" w:rsidRPr="00B84B07" w:rsidRDefault="000E6E76" w:rsidP="00B84B07">
      <w:pPr>
        <w:spacing w:after="120"/>
        <w:contextualSpacing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Excavation within one metre of any known or suspected service must be carried out by hand.</w:t>
      </w:r>
    </w:p>
    <w:p w:rsidR="000E6E76" w:rsidRPr="00B84B07" w:rsidRDefault="000E6E76" w:rsidP="00B84B07">
      <w:pPr>
        <w:spacing w:after="120"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>Any damages are to be reported immediately to the Site Supervisor and to Pattemore Constructions Management by contacting 08 8988 1031.</w:t>
      </w:r>
    </w:p>
    <w:p w:rsidR="000E6E76" w:rsidRPr="00B84B07" w:rsidRDefault="000E6E76" w:rsidP="00B84B07">
      <w:pPr>
        <w:spacing w:after="120"/>
        <w:rPr>
          <w:rFonts w:cs="Arial"/>
          <w:sz w:val="16"/>
          <w:szCs w:val="16"/>
        </w:rPr>
      </w:pPr>
      <w:r w:rsidRPr="00B84B07">
        <w:rPr>
          <w:rFonts w:cs="Arial"/>
          <w:sz w:val="16"/>
          <w:szCs w:val="16"/>
        </w:rPr>
        <w:t xml:space="preserve"> At no time are any works to be carried out on Aboriginal land, sacred sites or sites of significance.</w:t>
      </w:r>
    </w:p>
    <w:p w:rsidR="000E6E76" w:rsidRPr="00B84B07" w:rsidRDefault="000E6E76" w:rsidP="00B84B07">
      <w:pPr>
        <w:spacing w:before="120" w:line="360" w:lineRule="auto"/>
        <w:rPr>
          <w:sz w:val="23"/>
          <w:szCs w:val="23"/>
        </w:rPr>
      </w:pPr>
      <w:r w:rsidRPr="00B84B07">
        <w:rPr>
          <w:rFonts w:cs="Arial"/>
          <w:b/>
          <w:sz w:val="23"/>
          <w:szCs w:val="23"/>
        </w:rPr>
        <w:t>This form must remain at the job site with your work direction while work is in progress.</w:t>
      </w:r>
    </w:p>
    <w:p w:rsidR="000E6E76" w:rsidRPr="000E6E76" w:rsidRDefault="000E6E76" w:rsidP="000E6E76">
      <w:pPr>
        <w:rPr>
          <w:sz w:val="8"/>
          <w:szCs w:val="8"/>
        </w:rPr>
      </w:pPr>
    </w:p>
    <w:sectPr w:rsidR="000E6E76" w:rsidRPr="000E6E76" w:rsidSect="006C2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680" w:right="851" w:bottom="284" w:left="1134" w:header="340" w:footer="284" w:gutter="0"/>
      <w:pgBorders w:offsetFrom="page">
        <w:top w:val="single" w:sz="8" w:space="24" w:color="752107"/>
        <w:bottom w:val="single" w:sz="8" w:space="24" w:color="752107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E76" w:rsidRDefault="000E6E76" w:rsidP="00D949EA">
      <w:pPr>
        <w:spacing w:line="240" w:lineRule="auto"/>
      </w:pPr>
      <w:r>
        <w:separator/>
      </w:r>
    </w:p>
  </w:endnote>
  <w:endnote w:type="continuationSeparator" w:id="0">
    <w:p w:rsidR="000E6E76" w:rsidRDefault="000E6E76" w:rsidP="00D94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07" w:rsidRDefault="00B84B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F07F09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523"/>
      <w:gridCol w:w="8629"/>
    </w:tblGrid>
    <w:tr w:rsidR="00383AEF" w:rsidRPr="00383AEF" w:rsidTr="006C2286">
      <w:tc>
        <w:tcPr>
          <w:tcW w:w="750" w:type="pct"/>
          <w:tcBorders>
            <w:right w:val="nil"/>
          </w:tcBorders>
        </w:tcPr>
        <w:p w:rsidR="00383AEF" w:rsidRPr="00383AEF" w:rsidRDefault="00383AEF">
          <w:pPr>
            <w:pStyle w:val="Footer"/>
            <w:jc w:val="right"/>
            <w:rPr>
              <w:sz w:val="16"/>
              <w:szCs w:val="16"/>
            </w:rPr>
          </w:pPr>
        </w:p>
      </w:tc>
      <w:tc>
        <w:tcPr>
          <w:tcW w:w="4250" w:type="pct"/>
          <w:tcBorders>
            <w:left w:val="nil"/>
            <w:bottom w:val="nil"/>
          </w:tcBorders>
        </w:tcPr>
        <w:p w:rsidR="00383AEF" w:rsidRPr="00383AEF" w:rsidRDefault="00383AEF">
          <w:pPr>
            <w:pStyle w:val="Footer"/>
            <w:rPr>
              <w:color w:val="F07F09" w:themeColor="accent1"/>
              <w:sz w:val="16"/>
              <w:szCs w:val="16"/>
            </w:rPr>
          </w:pPr>
        </w:p>
      </w:tc>
    </w:tr>
    <w:tr w:rsidR="00D92151" w:rsidTr="006C2286">
      <w:tc>
        <w:tcPr>
          <w:tcW w:w="750" w:type="pct"/>
          <w:tcBorders>
            <w:right w:val="single" w:sz="18" w:space="0" w:color="752107"/>
          </w:tcBorders>
        </w:tcPr>
        <w:p w:rsidR="00D92151" w:rsidRPr="001A2D2D" w:rsidRDefault="003A0D78">
          <w:pPr>
            <w:pStyle w:val="Footer"/>
            <w:jc w:val="right"/>
            <w:rPr>
              <w:color w:val="752107"/>
            </w:rPr>
          </w:pPr>
          <w:r w:rsidRPr="001A2D2D">
            <w:rPr>
              <w:color w:val="752107"/>
            </w:rPr>
            <w:fldChar w:fldCharType="begin"/>
          </w:r>
          <w:r w:rsidR="00DA3B96" w:rsidRPr="001A2D2D">
            <w:rPr>
              <w:color w:val="752107"/>
            </w:rPr>
            <w:instrText xml:space="preserve"> PAGE   \* MERGEFORMAT </w:instrText>
          </w:r>
          <w:r w:rsidRPr="001A2D2D">
            <w:rPr>
              <w:color w:val="752107"/>
            </w:rPr>
            <w:fldChar w:fldCharType="separate"/>
          </w:r>
          <w:r w:rsidR="00190A84">
            <w:rPr>
              <w:noProof/>
              <w:color w:val="752107"/>
            </w:rPr>
            <w:t>1</w:t>
          </w:r>
          <w:r w:rsidRPr="001A2D2D">
            <w:rPr>
              <w:color w:val="752107"/>
            </w:rPr>
            <w:fldChar w:fldCharType="end"/>
          </w:r>
        </w:p>
      </w:tc>
      <w:tc>
        <w:tcPr>
          <w:tcW w:w="4250" w:type="pct"/>
          <w:tcBorders>
            <w:left w:val="single" w:sz="18" w:space="0" w:color="752107"/>
          </w:tcBorders>
        </w:tcPr>
        <w:p w:rsidR="00D92151" w:rsidRPr="001A2D2D" w:rsidRDefault="00D92151">
          <w:pPr>
            <w:pStyle w:val="Footer"/>
            <w:rPr>
              <w:color w:val="752107"/>
              <w:sz w:val="18"/>
              <w:szCs w:val="18"/>
            </w:rPr>
          </w:pPr>
          <w:r w:rsidRPr="001A2D2D">
            <w:rPr>
              <w:color w:val="752107"/>
              <w:sz w:val="18"/>
              <w:szCs w:val="18"/>
            </w:rPr>
            <w:t>Pattemore Constructions</w:t>
          </w:r>
          <w:r w:rsidR="00B84B07">
            <w:rPr>
              <w:color w:val="752107"/>
              <w:sz w:val="18"/>
              <w:szCs w:val="18"/>
            </w:rPr>
            <w:t>/OHS/High Risk Work/forms/Dig Permit</w:t>
          </w:r>
        </w:p>
      </w:tc>
    </w:tr>
  </w:tbl>
  <w:p w:rsidR="00D92151" w:rsidRDefault="00D92151" w:rsidP="00D9215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07" w:rsidRDefault="00B84B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E76" w:rsidRDefault="000E6E76" w:rsidP="00D949EA">
      <w:pPr>
        <w:spacing w:line="240" w:lineRule="auto"/>
      </w:pPr>
      <w:r>
        <w:separator/>
      </w:r>
    </w:p>
  </w:footnote>
  <w:footnote w:type="continuationSeparator" w:id="0">
    <w:p w:rsidR="000E6E76" w:rsidRDefault="000E6E76" w:rsidP="00D94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07" w:rsidRDefault="003C5C00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59" w:rsidRDefault="00383AEF" w:rsidP="00B06AAA">
    <w:pPr>
      <w:pStyle w:val="Header"/>
      <w:tabs>
        <w:tab w:val="clear" w:pos="4680"/>
        <w:tab w:val="clear" w:pos="9360"/>
        <w:tab w:val="left" w:pos="1860"/>
      </w:tabs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</wp:posOffset>
          </wp:positionH>
          <wp:positionV relativeFrom="paragraph">
            <wp:posOffset>107950</wp:posOffset>
          </wp:positionV>
          <wp:extent cx="641350" cy="1028700"/>
          <wp:effectExtent l="19050" t="0" r="6350" b="0"/>
          <wp:wrapNone/>
          <wp:docPr id="1" name="Picture 1" descr="X:\Pattemore Constructions\Logo\New folder\PCLogo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Pattemore Constructions\Logo\New folder\PCLogowHIT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leGrid"/>
      <w:tblW w:w="10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276"/>
      <w:gridCol w:w="222"/>
      <w:gridCol w:w="222"/>
    </w:tblGrid>
    <w:tr w:rsidR="003D7841" w:rsidTr="003D7841">
      <w:tc>
        <w:tcPr>
          <w:tcW w:w="9694" w:type="dxa"/>
          <w:vMerge w:val="restart"/>
        </w:tcPr>
        <w:p w:rsidR="003D7841" w:rsidRDefault="003D7841" w:rsidP="003D7841">
          <w:pPr>
            <w:rPr>
              <w:szCs w:val="20"/>
            </w:rPr>
          </w:pPr>
        </w:p>
        <w:tbl>
          <w:tblPr>
            <w:tblStyle w:val="TableGrid"/>
            <w:tblW w:w="1006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851"/>
            <w:gridCol w:w="5807"/>
            <w:gridCol w:w="1559"/>
            <w:gridCol w:w="1843"/>
          </w:tblGrid>
          <w:tr w:rsidR="006C2286" w:rsidTr="006C2286">
            <w:tc>
              <w:tcPr>
                <w:tcW w:w="851" w:type="dxa"/>
              </w:tcPr>
              <w:p w:rsidR="006C2286" w:rsidRDefault="006C2286" w:rsidP="001D268B"/>
            </w:tc>
            <w:tc>
              <w:tcPr>
                <w:tcW w:w="5807" w:type="dxa"/>
                <w:vAlign w:val="bottom"/>
              </w:tcPr>
              <w:p w:rsidR="006C2286" w:rsidRDefault="006C2286" w:rsidP="001D268B"/>
            </w:tc>
            <w:tc>
              <w:tcPr>
                <w:tcW w:w="1559" w:type="dxa"/>
                <w:vAlign w:val="center"/>
              </w:tcPr>
              <w:p w:rsidR="006C2286" w:rsidRPr="001A2D2D" w:rsidRDefault="006C2286" w:rsidP="001D268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</w:p>
            </w:tc>
            <w:tc>
              <w:tcPr>
                <w:tcW w:w="1843" w:type="dxa"/>
                <w:vAlign w:val="center"/>
              </w:tcPr>
              <w:p w:rsidR="006C2286" w:rsidRPr="001A2D2D" w:rsidRDefault="006C2286" w:rsidP="001D268B">
                <w:pPr>
                  <w:rPr>
                    <w:rFonts w:ascii="Arial Narrow" w:hAnsi="Arial Narrow"/>
                    <w:color w:val="752107"/>
                  </w:rPr>
                </w:pPr>
              </w:p>
            </w:tc>
          </w:tr>
          <w:tr w:rsidR="006C2286" w:rsidTr="006C2286">
            <w:tc>
              <w:tcPr>
                <w:tcW w:w="851" w:type="dxa"/>
              </w:tcPr>
              <w:p w:rsidR="006C2286" w:rsidRDefault="006C2286" w:rsidP="001D268B"/>
            </w:tc>
            <w:tc>
              <w:tcPr>
                <w:tcW w:w="5807" w:type="dxa"/>
                <w:vMerge w:val="restart"/>
                <w:tcBorders>
                  <w:bottom w:val="single" w:sz="12" w:space="0" w:color="752107"/>
                </w:tcBorders>
                <w:vAlign w:val="bottom"/>
              </w:tcPr>
              <w:p w:rsidR="006C2286" w:rsidRDefault="000E6E76" w:rsidP="001D268B">
                <w:pPr>
                  <w:pStyle w:val="Title"/>
                </w:pPr>
                <w:r>
                  <w:t>DIG PERMIT</w:t>
                </w:r>
              </w:p>
            </w:tc>
            <w:tc>
              <w:tcPr>
                <w:tcW w:w="1559" w:type="dxa"/>
                <w:vAlign w:val="center"/>
              </w:tcPr>
              <w:p w:rsidR="006C2286" w:rsidRPr="001A2D2D" w:rsidRDefault="006C2286" w:rsidP="001D268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Document No:</w:t>
                </w:r>
              </w:p>
            </w:tc>
            <w:tc>
              <w:tcPr>
                <w:tcW w:w="1843" w:type="dxa"/>
                <w:vAlign w:val="center"/>
              </w:tcPr>
              <w:p w:rsidR="006C2286" w:rsidRPr="001A2D2D" w:rsidRDefault="006C2286" w:rsidP="001D268B">
                <w:pPr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PC-</w:t>
                </w:r>
                <w:r w:rsidR="00190A84">
                  <w:rPr>
                    <w:rFonts w:ascii="Arial Narrow" w:hAnsi="Arial Narrow"/>
                    <w:color w:val="752107"/>
                  </w:rPr>
                  <w:t>OHS-F-01.01</w:t>
                </w:r>
                <w:r w:rsidR="000E6E76">
                  <w:rPr>
                    <w:rFonts w:ascii="Arial Narrow" w:hAnsi="Arial Narrow"/>
                    <w:color w:val="752107"/>
                  </w:rPr>
                  <w:t>.01</w:t>
                </w:r>
              </w:p>
            </w:tc>
          </w:tr>
          <w:tr w:rsidR="006C2286" w:rsidTr="006C2286">
            <w:tc>
              <w:tcPr>
                <w:tcW w:w="851" w:type="dxa"/>
              </w:tcPr>
              <w:p w:rsidR="006C2286" w:rsidRDefault="006C2286" w:rsidP="001D268B"/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6C2286" w:rsidRDefault="006C2286" w:rsidP="001D268B"/>
            </w:tc>
            <w:tc>
              <w:tcPr>
                <w:tcW w:w="1559" w:type="dxa"/>
                <w:vAlign w:val="center"/>
              </w:tcPr>
              <w:p w:rsidR="006C2286" w:rsidRPr="001A2D2D" w:rsidRDefault="006C2286" w:rsidP="001D268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Revision No:</w:t>
                </w:r>
              </w:p>
            </w:tc>
            <w:tc>
              <w:tcPr>
                <w:tcW w:w="1843" w:type="dxa"/>
                <w:vAlign w:val="center"/>
              </w:tcPr>
              <w:p w:rsidR="006C2286" w:rsidRPr="001A2D2D" w:rsidRDefault="000E6E76" w:rsidP="001D268B">
                <w:pPr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2</w:t>
                </w:r>
              </w:p>
            </w:tc>
          </w:tr>
          <w:tr w:rsidR="006C2286" w:rsidTr="006C2286">
            <w:tc>
              <w:tcPr>
                <w:tcW w:w="851" w:type="dxa"/>
              </w:tcPr>
              <w:p w:rsidR="006C2286" w:rsidRDefault="006C2286" w:rsidP="001D268B"/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6C2286" w:rsidRDefault="006C2286" w:rsidP="001D268B"/>
            </w:tc>
            <w:tc>
              <w:tcPr>
                <w:tcW w:w="1559" w:type="dxa"/>
                <w:vAlign w:val="center"/>
              </w:tcPr>
              <w:p w:rsidR="006C2286" w:rsidRPr="001A2D2D" w:rsidRDefault="006C2286" w:rsidP="001D268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Issued:</w:t>
                </w:r>
              </w:p>
            </w:tc>
            <w:tc>
              <w:tcPr>
                <w:tcW w:w="1843" w:type="dxa"/>
                <w:vAlign w:val="center"/>
              </w:tcPr>
              <w:p w:rsidR="006C2286" w:rsidRPr="001A2D2D" w:rsidRDefault="000E6E76" w:rsidP="001D268B">
                <w:pPr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13/01/12</w:t>
                </w:r>
              </w:p>
            </w:tc>
          </w:tr>
          <w:tr w:rsidR="006C2286" w:rsidTr="006C2286">
            <w:tc>
              <w:tcPr>
                <w:tcW w:w="851" w:type="dxa"/>
              </w:tcPr>
              <w:p w:rsidR="006C2286" w:rsidRDefault="006C2286" w:rsidP="001D268B"/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6C2286" w:rsidRDefault="006C2286" w:rsidP="001D268B"/>
            </w:tc>
            <w:tc>
              <w:tcPr>
                <w:tcW w:w="1559" w:type="dxa"/>
                <w:tcBorders>
                  <w:bottom w:val="single" w:sz="12" w:space="0" w:color="752107"/>
                </w:tcBorders>
                <w:vAlign w:val="center"/>
              </w:tcPr>
              <w:p w:rsidR="006C2286" w:rsidRPr="001A2D2D" w:rsidRDefault="006C2286" w:rsidP="001D268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Authorised:</w:t>
                </w:r>
              </w:p>
            </w:tc>
            <w:tc>
              <w:tcPr>
                <w:tcW w:w="1843" w:type="dxa"/>
                <w:tcBorders>
                  <w:bottom w:val="single" w:sz="12" w:space="0" w:color="752107"/>
                </w:tcBorders>
                <w:vAlign w:val="center"/>
              </w:tcPr>
              <w:p w:rsidR="006C2286" w:rsidRPr="001A2D2D" w:rsidRDefault="006C2286" w:rsidP="001D268B">
                <w:pPr>
                  <w:rPr>
                    <w:rFonts w:ascii="Arial Narrow" w:hAnsi="Arial Narrow"/>
                    <w:color w:val="752107"/>
                  </w:rPr>
                </w:pPr>
              </w:p>
            </w:tc>
          </w:tr>
        </w:tbl>
        <w:p w:rsidR="006C2286" w:rsidRPr="006C2286" w:rsidRDefault="006C2286" w:rsidP="003D7841">
          <w:pPr>
            <w:rPr>
              <w:szCs w:val="20"/>
            </w:rPr>
          </w:pPr>
        </w:p>
      </w:tc>
      <w:tc>
        <w:tcPr>
          <w:tcW w:w="222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3D7841">
      <w:tc>
        <w:tcPr>
          <w:tcW w:w="9694" w:type="dxa"/>
          <w:vMerge/>
        </w:tcPr>
        <w:p w:rsidR="003D7841" w:rsidRDefault="003D7841" w:rsidP="003D7841">
          <w:pPr>
            <w:pStyle w:val="Title"/>
            <w:pBdr>
              <w:bottom w:val="single" w:sz="8" w:space="1" w:color="F07F09" w:themeColor="accent1"/>
            </w:pBdr>
            <w:tabs>
              <w:tab w:val="left" w:pos="1134"/>
            </w:tabs>
          </w:pPr>
        </w:p>
      </w:tc>
      <w:tc>
        <w:tcPr>
          <w:tcW w:w="222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3D7841">
      <w:tc>
        <w:tcPr>
          <w:tcW w:w="9694" w:type="dxa"/>
          <w:vMerge/>
        </w:tcPr>
        <w:p w:rsidR="003D7841" w:rsidRDefault="003D7841" w:rsidP="003D7841">
          <w:pPr>
            <w:pStyle w:val="Title"/>
            <w:tabs>
              <w:tab w:val="left" w:pos="1134"/>
            </w:tabs>
          </w:pPr>
        </w:p>
      </w:tc>
      <w:tc>
        <w:tcPr>
          <w:tcW w:w="222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3D7841">
      <w:tc>
        <w:tcPr>
          <w:tcW w:w="9694" w:type="dxa"/>
          <w:vMerge/>
        </w:tcPr>
        <w:p w:rsidR="003D7841" w:rsidRDefault="003D7841" w:rsidP="003D7841"/>
      </w:tc>
      <w:tc>
        <w:tcPr>
          <w:tcW w:w="222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</w:tbl>
  <w:p w:rsidR="00383AEF" w:rsidRDefault="00383AEF" w:rsidP="0091505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07" w:rsidRDefault="00B84B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4AC"/>
    <w:multiLevelType w:val="multilevel"/>
    <w:tmpl w:val="696021DA"/>
    <w:styleLink w:val="Style4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8849A8"/>
    <w:multiLevelType w:val="multilevel"/>
    <w:tmpl w:val="5B3A4F70"/>
    <w:styleLink w:val="Style1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5801C1"/>
    <w:multiLevelType w:val="multilevel"/>
    <w:tmpl w:val="696021DA"/>
    <w:numStyleLink w:val="Style4"/>
  </w:abstractNum>
  <w:abstractNum w:abstractNumId="3">
    <w:nsid w:val="0BC06591"/>
    <w:multiLevelType w:val="multilevel"/>
    <w:tmpl w:val="0409001D"/>
    <w:styleLink w:val="Styl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2D5FB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56B6082"/>
    <w:multiLevelType w:val="multilevel"/>
    <w:tmpl w:val="5B3A4F70"/>
    <w:styleLink w:val="Style5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8B14924"/>
    <w:multiLevelType w:val="multilevel"/>
    <w:tmpl w:val="96F4B4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CB66D90"/>
    <w:multiLevelType w:val="multilevel"/>
    <w:tmpl w:val="5B3A4F70"/>
    <w:styleLink w:val="Style2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25D615B"/>
    <w:multiLevelType w:val="multilevel"/>
    <w:tmpl w:val="8D0220F0"/>
    <w:numStyleLink w:val="Style8"/>
  </w:abstractNum>
  <w:abstractNum w:abstractNumId="9">
    <w:nsid w:val="333B177E"/>
    <w:multiLevelType w:val="multilevel"/>
    <w:tmpl w:val="69683B46"/>
    <w:styleLink w:val="Style9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8A4A9A"/>
    <w:multiLevelType w:val="multilevel"/>
    <w:tmpl w:val="4E8CC1C6"/>
    <w:lvl w:ilvl="0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/>
        <w:i w:val="0"/>
        <w:color w:val="B35E06" w:themeColor="accent1" w:themeShade="BF"/>
        <w:sz w:val="28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 Bold" w:hAnsi="Arial Bold" w:hint="default"/>
        <w:b/>
        <w:i w:val="0"/>
        <w:color w:val="B35E06" w:themeColor="accent1" w:themeShade="BF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B35E06" w:themeColor="accent1" w:themeShade="BF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7845D06"/>
    <w:multiLevelType w:val="multilevel"/>
    <w:tmpl w:val="DBC6BC34"/>
    <w:numStyleLink w:val="Style7"/>
  </w:abstractNum>
  <w:abstractNum w:abstractNumId="12">
    <w:nsid w:val="49EA4C10"/>
    <w:multiLevelType w:val="hybridMultilevel"/>
    <w:tmpl w:val="F7C847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068C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AAA407C"/>
    <w:multiLevelType w:val="multilevel"/>
    <w:tmpl w:val="DBC6BC34"/>
    <w:styleLink w:val="Style7"/>
    <w:lvl w:ilvl="0">
      <w:start w:val="1"/>
      <w:numFmt w:val="decimal"/>
      <w:lvlText w:val="%1.0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814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5">
    <w:nsid w:val="6C4F59F4"/>
    <w:multiLevelType w:val="multilevel"/>
    <w:tmpl w:val="8D126A8C"/>
    <w:styleLink w:val="Style3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0DB5DB3"/>
    <w:multiLevelType w:val="multilevel"/>
    <w:tmpl w:val="8D0220F0"/>
    <w:numStyleLink w:val="Style8"/>
  </w:abstractNum>
  <w:abstractNum w:abstractNumId="17">
    <w:nsid w:val="76AF5661"/>
    <w:multiLevelType w:val="multilevel"/>
    <w:tmpl w:val="8D0220F0"/>
    <w:styleLink w:val="Style8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C907FEA"/>
    <w:multiLevelType w:val="multilevel"/>
    <w:tmpl w:val="4E8CC1C6"/>
    <w:styleLink w:val="Style10"/>
    <w:lvl w:ilvl="0">
      <w:start w:val="3"/>
      <w:numFmt w:val="decimal"/>
      <w:lvlText w:val="%1."/>
      <w:lvlJc w:val="left"/>
      <w:pPr>
        <w:ind w:left="567" w:hanging="567"/>
      </w:pPr>
      <w:rPr>
        <w:rFonts w:ascii="Cambria" w:hAnsi="Cambria" w:hint="default"/>
        <w:b/>
        <w:i w:val="0"/>
        <w:color w:val="B35E06" w:themeColor="accent1" w:themeShade="BF"/>
        <w:sz w:val="28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 Bold" w:hAnsi="Arial Bold" w:hint="default"/>
        <w:b/>
        <w:i w:val="0"/>
        <w:color w:val="B35E06" w:themeColor="accent1" w:themeShade="BF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B35E06" w:themeColor="accent1" w:themeShade="BF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decimal"/>
        <w:lvlText w:val="%1.0"/>
        <w:lvlJc w:val="left"/>
        <w:pPr>
          <w:ind w:left="567" w:hanging="567"/>
        </w:pPr>
        <w:rPr>
          <w:rFonts w:hint="default"/>
        </w:rPr>
      </w:lvl>
    </w:lvlOverride>
  </w:num>
  <w:num w:numId="2">
    <w:abstractNumId w:val="1"/>
  </w:num>
  <w:num w:numId="3">
    <w:abstractNumId w:val="7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4"/>
  </w:num>
  <w:num w:numId="11">
    <w:abstractNumId w:val="11"/>
  </w:num>
  <w:num w:numId="12">
    <w:abstractNumId w:val="17"/>
  </w:num>
  <w:num w:numId="13">
    <w:abstractNumId w:val="16"/>
  </w:num>
  <w:num w:numId="14">
    <w:abstractNumId w:val="8"/>
  </w:num>
  <w:num w:numId="15">
    <w:abstractNumId w:val="9"/>
  </w:num>
  <w:num w:numId="16">
    <w:abstractNumId w:val="4"/>
  </w:num>
  <w:num w:numId="17">
    <w:abstractNumId w:val="6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B84B07"/>
    <w:rsid w:val="000031ED"/>
    <w:rsid w:val="000D035C"/>
    <w:rsid w:val="000E6E76"/>
    <w:rsid w:val="001411BC"/>
    <w:rsid w:val="001423E8"/>
    <w:rsid w:val="00190A84"/>
    <w:rsid w:val="001A2D2D"/>
    <w:rsid w:val="001A59D5"/>
    <w:rsid w:val="001D2D98"/>
    <w:rsid w:val="0021799E"/>
    <w:rsid w:val="0027174B"/>
    <w:rsid w:val="00294767"/>
    <w:rsid w:val="002C378F"/>
    <w:rsid w:val="002E7EFC"/>
    <w:rsid w:val="00383AEF"/>
    <w:rsid w:val="003A0D78"/>
    <w:rsid w:val="003C5C00"/>
    <w:rsid w:val="003C6114"/>
    <w:rsid w:val="003D7841"/>
    <w:rsid w:val="0040769F"/>
    <w:rsid w:val="004B4EA4"/>
    <w:rsid w:val="00577B74"/>
    <w:rsid w:val="005D5C90"/>
    <w:rsid w:val="00646B08"/>
    <w:rsid w:val="006C2286"/>
    <w:rsid w:val="00731B9F"/>
    <w:rsid w:val="00761DBF"/>
    <w:rsid w:val="007776DF"/>
    <w:rsid w:val="00830207"/>
    <w:rsid w:val="0091254E"/>
    <w:rsid w:val="00915059"/>
    <w:rsid w:val="00A82931"/>
    <w:rsid w:val="00B06AAA"/>
    <w:rsid w:val="00B17541"/>
    <w:rsid w:val="00B84B07"/>
    <w:rsid w:val="00C140DD"/>
    <w:rsid w:val="00C42A72"/>
    <w:rsid w:val="00CC6365"/>
    <w:rsid w:val="00D268C0"/>
    <w:rsid w:val="00D92151"/>
    <w:rsid w:val="00D949EA"/>
    <w:rsid w:val="00DA3B96"/>
    <w:rsid w:val="00E16C2E"/>
    <w:rsid w:val="00F40764"/>
    <w:rsid w:val="00F94703"/>
    <w:rsid w:val="00FF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0DD"/>
    <w:pPr>
      <w:spacing w:after="0"/>
    </w:pPr>
    <w:rPr>
      <w:rFonts w:ascii="Arial" w:hAnsi="Arial"/>
      <w:sz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2931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5C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9EA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9EA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E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3AEF"/>
    <w:pPr>
      <w:spacing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EF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15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8293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numbering" w:customStyle="1" w:styleId="Style1">
    <w:name w:val="Style1"/>
    <w:uiPriority w:val="99"/>
    <w:rsid w:val="00731B9F"/>
    <w:pPr>
      <w:numPr>
        <w:numId w:val="2"/>
      </w:numPr>
    </w:pPr>
  </w:style>
  <w:style w:type="numbering" w:customStyle="1" w:styleId="Style2">
    <w:name w:val="Style2"/>
    <w:uiPriority w:val="99"/>
    <w:rsid w:val="00731B9F"/>
    <w:pPr>
      <w:numPr>
        <w:numId w:val="3"/>
      </w:numPr>
    </w:pPr>
  </w:style>
  <w:style w:type="numbering" w:customStyle="1" w:styleId="Style3">
    <w:name w:val="Style3"/>
    <w:uiPriority w:val="99"/>
    <w:rsid w:val="00731B9F"/>
    <w:pPr>
      <w:numPr>
        <w:numId w:val="5"/>
      </w:numPr>
    </w:pPr>
  </w:style>
  <w:style w:type="numbering" w:customStyle="1" w:styleId="Style4">
    <w:name w:val="Style4"/>
    <w:uiPriority w:val="99"/>
    <w:rsid w:val="00731B9F"/>
    <w:pPr>
      <w:numPr>
        <w:numId w:val="6"/>
      </w:numPr>
    </w:pPr>
  </w:style>
  <w:style w:type="paragraph" w:styleId="ListParagraph">
    <w:name w:val="List Paragraph"/>
    <w:basedOn w:val="Normal"/>
    <w:uiPriority w:val="34"/>
    <w:qFormat/>
    <w:rsid w:val="00A82931"/>
    <w:pPr>
      <w:spacing w:after="120" w:line="240" w:lineRule="auto"/>
      <w:ind w:left="720"/>
      <w:contextualSpacing/>
    </w:pPr>
  </w:style>
  <w:style w:type="numbering" w:customStyle="1" w:styleId="Style5">
    <w:name w:val="Style5"/>
    <w:uiPriority w:val="99"/>
    <w:rsid w:val="00761DBF"/>
    <w:pPr>
      <w:numPr>
        <w:numId w:val="8"/>
      </w:numPr>
    </w:pPr>
  </w:style>
  <w:style w:type="numbering" w:customStyle="1" w:styleId="Style6">
    <w:name w:val="Style6"/>
    <w:uiPriority w:val="99"/>
    <w:rsid w:val="00761DBF"/>
    <w:pPr>
      <w:numPr>
        <w:numId w:val="9"/>
      </w:numPr>
    </w:pPr>
  </w:style>
  <w:style w:type="numbering" w:customStyle="1" w:styleId="Style7">
    <w:name w:val="Style7"/>
    <w:uiPriority w:val="99"/>
    <w:rsid w:val="005D5C90"/>
    <w:pPr>
      <w:numPr>
        <w:numId w:val="10"/>
      </w:numPr>
    </w:pPr>
  </w:style>
  <w:style w:type="numbering" w:customStyle="1" w:styleId="Style8">
    <w:name w:val="Style8"/>
    <w:uiPriority w:val="99"/>
    <w:rsid w:val="005D5C90"/>
    <w:pPr>
      <w:numPr>
        <w:numId w:val="1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5D5C90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numbering" w:customStyle="1" w:styleId="Style9">
    <w:name w:val="Style9"/>
    <w:uiPriority w:val="99"/>
    <w:rsid w:val="005D5C90"/>
    <w:pPr>
      <w:numPr>
        <w:numId w:val="15"/>
      </w:numPr>
    </w:pPr>
  </w:style>
  <w:style w:type="numbering" w:customStyle="1" w:styleId="Style10">
    <w:name w:val="Style10"/>
    <w:uiPriority w:val="99"/>
    <w:rsid w:val="00A82931"/>
    <w:pPr>
      <w:numPr>
        <w:numId w:val="1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nalise\Desktop\Template%20for%20Patcon%20Documents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Patcon Documents</Template>
  <TotalTime>16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</dc:creator>
  <cp:keywords/>
  <dc:description/>
  <cp:lastModifiedBy>Ruth</cp:lastModifiedBy>
  <cp:revision>2</cp:revision>
  <cp:lastPrinted>2012-11-26T05:49:00Z</cp:lastPrinted>
  <dcterms:created xsi:type="dcterms:W3CDTF">2012-11-26T05:31:00Z</dcterms:created>
  <dcterms:modified xsi:type="dcterms:W3CDTF">2013-02-14T01:37:00Z</dcterms:modified>
</cp:coreProperties>
</file>